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FF046" w14:textId="77777777" w:rsidR="00EC55DD" w:rsidRDefault="00EC55DD" w:rsidP="00EC55DD">
      <w:pPr>
        <w:pStyle w:val="NoSpacing"/>
        <w:jc w:val="both"/>
      </w:pPr>
      <w:r>
        <w:rPr>
          <w:u w:val="single"/>
        </w:rPr>
        <w:t>William WESTWOD</w:t>
      </w:r>
      <w:r>
        <w:t xml:space="preserve">       (d.1483)</w:t>
      </w:r>
    </w:p>
    <w:p w14:paraId="0F11646E" w14:textId="77777777" w:rsidR="00EC55DD" w:rsidRDefault="00EC55DD" w:rsidP="00EC55DD">
      <w:pPr>
        <w:pStyle w:val="NoSpacing"/>
        <w:jc w:val="both"/>
      </w:pPr>
      <w:r>
        <w:t xml:space="preserve">Vicar of </w:t>
      </w:r>
      <w:proofErr w:type="spellStart"/>
      <w:r>
        <w:t>Walmersley</w:t>
      </w:r>
      <w:proofErr w:type="spellEnd"/>
      <w:r>
        <w:t>, Lancashire.</w:t>
      </w:r>
    </w:p>
    <w:p w14:paraId="29468FE0" w14:textId="77777777" w:rsidR="00EC55DD" w:rsidRDefault="00EC55DD" w:rsidP="00EC55DD">
      <w:pPr>
        <w:pStyle w:val="NoSpacing"/>
        <w:jc w:val="both"/>
      </w:pPr>
    </w:p>
    <w:p w14:paraId="130A5BE5" w14:textId="77777777" w:rsidR="00EC55DD" w:rsidRDefault="00EC55DD" w:rsidP="00EC55DD">
      <w:pPr>
        <w:pStyle w:val="NoSpacing"/>
        <w:jc w:val="both"/>
      </w:pPr>
    </w:p>
    <w:p w14:paraId="0F7419AA" w14:textId="77777777" w:rsidR="00EC55DD" w:rsidRDefault="00EC55DD" w:rsidP="00EC55DD">
      <w:pPr>
        <w:pStyle w:val="NoSpacing"/>
        <w:jc w:val="both"/>
      </w:pPr>
      <w:r>
        <w:t>21 Jun.1483</w:t>
      </w:r>
      <w:r>
        <w:tab/>
        <w:t>Dead by this date.</w:t>
      </w:r>
    </w:p>
    <w:p w14:paraId="74094E72" w14:textId="77777777" w:rsidR="00EC55DD" w:rsidRDefault="00EC55DD" w:rsidP="00EC55DD">
      <w:pPr>
        <w:pStyle w:val="NoSpacing"/>
      </w:pPr>
      <w:r>
        <w:tab/>
      </w:r>
      <w:r>
        <w:tab/>
        <w:t>(“The Register of Thomas Rotherham, Archbishop of York 1480-1500</w:t>
      </w:r>
    </w:p>
    <w:p w14:paraId="24135464" w14:textId="77777777" w:rsidR="00EC55DD" w:rsidRDefault="00EC55DD" w:rsidP="00EC55DD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p.33)</w:t>
      </w:r>
    </w:p>
    <w:p w14:paraId="1499463D" w14:textId="77777777" w:rsidR="00EC55DD" w:rsidRDefault="00EC55DD" w:rsidP="00EC55DD">
      <w:pPr>
        <w:pStyle w:val="NoSpacing"/>
        <w:jc w:val="both"/>
      </w:pPr>
    </w:p>
    <w:p w14:paraId="572857B1" w14:textId="77777777" w:rsidR="00EC55DD" w:rsidRDefault="00EC55DD" w:rsidP="00EC55DD">
      <w:pPr>
        <w:pStyle w:val="NoSpacing"/>
        <w:jc w:val="both"/>
      </w:pPr>
    </w:p>
    <w:p w14:paraId="41B910B8" w14:textId="77777777" w:rsidR="00EC55DD" w:rsidRDefault="00EC55DD" w:rsidP="00EC55DD">
      <w:pPr>
        <w:pStyle w:val="NoSpacing"/>
        <w:jc w:val="both"/>
      </w:pPr>
      <w:r>
        <w:t>7 July 2019</w:t>
      </w:r>
    </w:p>
    <w:p w14:paraId="363D5800" w14:textId="77777777" w:rsidR="006B2F86" w:rsidRPr="00E71FC3" w:rsidRDefault="00EC55D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EFE96" w14:textId="77777777" w:rsidR="00EC55DD" w:rsidRDefault="00EC55DD" w:rsidP="00E71FC3">
      <w:pPr>
        <w:spacing w:after="0" w:line="240" w:lineRule="auto"/>
      </w:pPr>
      <w:r>
        <w:separator/>
      </w:r>
    </w:p>
  </w:endnote>
  <w:endnote w:type="continuationSeparator" w:id="0">
    <w:p w14:paraId="3089499B" w14:textId="77777777" w:rsidR="00EC55DD" w:rsidRDefault="00EC55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0B91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5BC2F" w14:textId="77777777" w:rsidR="00EC55DD" w:rsidRDefault="00EC55DD" w:rsidP="00E71FC3">
      <w:pPr>
        <w:spacing w:after="0" w:line="240" w:lineRule="auto"/>
      </w:pPr>
      <w:r>
        <w:separator/>
      </w:r>
    </w:p>
  </w:footnote>
  <w:footnote w:type="continuationSeparator" w:id="0">
    <w:p w14:paraId="509D7F48" w14:textId="77777777" w:rsidR="00EC55DD" w:rsidRDefault="00EC55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5D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C55D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0C8C3"/>
  <w15:chartTrackingRefBased/>
  <w15:docId w15:val="{AEAB72AE-43F8-4A7B-BB5E-9D2197A6B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2019-07-19T20:42:00Z</dcterms:created>
  <dcterms:modified xsi:type="dcterms:W3CDTF">2019-07-19T20:43:00Z</dcterms:modified>
</cp:coreProperties>
</file>